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50039480"/>
      <w:bookmarkEnd w:id="0"/>
      <w:bookmarkStart w:id="1" w:name="_Hlt450051172"/>
      <w:bookmarkEnd w:id="1"/>
      <w:bookmarkStart w:id="2" w:name="_Hlt448930105"/>
      <w:bookmarkEnd w:id="2"/>
      <w:bookmarkStart w:id="3" w:name="_Hlt449016246"/>
      <w:bookmarkEnd w:id="3"/>
      <w:bookmarkStart w:id="4" w:name="_Hlt450066085"/>
      <w:bookmarkEnd w:id="4"/>
      <w:bookmarkStart w:id="5" w:name="_Hlt450066087"/>
      <w:bookmarkEnd w:id="5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WG4</w:t>
      </w:r>
      <w:r>
        <w:rPr>
          <w:b/>
          <w:sz w:val="24"/>
        </w:rPr>
        <w:t xml:space="preserve"> Meeting </w:t>
      </w:r>
      <w:r>
        <w:rPr>
          <w:rFonts w:hint="eastAsia" w:eastAsia="宋体"/>
          <w:b/>
          <w:sz w:val="24"/>
          <w:lang w:val="en-US" w:eastAsia="zh-CN"/>
        </w:rPr>
        <w:t>#8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11616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20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eastAsia="zh-CN"/>
        </w:rPr>
        <w:t xml:space="preserve"> 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szCs w:val="24"/>
          <w:lang w:val="en-US" w:eastAsia="zh-CN"/>
        </w:rPr>
        <w:t xml:space="preserve"> August</w:t>
      </w:r>
      <w:r>
        <w:rPr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000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bookmarkStart w:id="10" w:name="_GoBack"/>
            <w:bookmarkEnd w:id="10"/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ascii="Arial" w:hAnsi="Arial" w:eastAsia="宋体" w:cs="Arial"/>
                <w:lang w:val="en-US" w:eastAsia="zh-CN"/>
              </w:rPr>
              <w:t>CR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hint="eastAsia" w:ascii="Arial" w:hAnsi="Arial" w:eastAsia="宋体" w:cs="Arial"/>
                <w:lang w:val="en-US" w:eastAsia="zh-CN"/>
              </w:rPr>
              <w:t>to</w:t>
            </w:r>
            <w:r>
              <w:rPr>
                <w:rFonts w:ascii="Arial" w:hAnsi="Arial" w:cs="Arial"/>
              </w:rPr>
              <w:t xml:space="preserve"> TS 38.113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To</w:t>
            </w:r>
            <w:r>
              <w:rPr>
                <w:rFonts w:hint="eastAsia"/>
                <w:color w:val="000000"/>
                <w:lang w:val="en-US" w:eastAsia="zh-CN"/>
              </w:rPr>
              <w:t xml:space="preserve"> capture the endorsed draftCRs in RAN4#88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Endorsed draftCRs in RAN4#88: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R4-1810830 [NR] DraftCR 38.113 (4.3), Huawei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R4-1810832 [NR] DraftCR 38.113 Editorial corrections, Huawei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R4-1811606 [NR] DraftCR 38.113 AE correction (3.1), Huawei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R4-1811607 [NR] DraftCR 38.113 band declarations (4.1), Huawei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R4-1811608 [NR] DraftCR 38.113 Rx exclusion band corrections (4.4.2), Huawei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R4-1811612 Draft CR to TS 38.113 Test Configuration (subclause 4.5), ZTE</w:t>
            </w:r>
          </w:p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R4-1811613 Draft CR to TS 38.113 Arrangements for establishing a communication link (subclause 4.2), ZTE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Specification not updated according to agreements in WG4.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1, 3, 4, 5, 6, 8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65"/>
        <w:framePr w:vAnchor="margin" w:hAnchor="text" w:yAlign="inline"/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Nokia Standard Light">
    <w:altName w:val="Verdana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85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26"/>
    <w:rsid w:val="00022E4A"/>
    <w:rsid w:val="00072D49"/>
    <w:rsid w:val="000A6394"/>
    <w:rsid w:val="000B64AB"/>
    <w:rsid w:val="000C038A"/>
    <w:rsid w:val="000C6598"/>
    <w:rsid w:val="00107586"/>
    <w:rsid w:val="00145D43"/>
    <w:rsid w:val="00192C46"/>
    <w:rsid w:val="001A7B60"/>
    <w:rsid w:val="001B6CDD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5351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C6639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7B6CA0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B360DE4"/>
    <w:rsid w:val="0DB16C7D"/>
    <w:rsid w:val="0E81201E"/>
    <w:rsid w:val="0F847B71"/>
    <w:rsid w:val="104C3BB9"/>
    <w:rsid w:val="119470BA"/>
    <w:rsid w:val="12A34FCB"/>
    <w:rsid w:val="12CB4506"/>
    <w:rsid w:val="15516894"/>
    <w:rsid w:val="176A74A9"/>
    <w:rsid w:val="18E35EA8"/>
    <w:rsid w:val="18ED372D"/>
    <w:rsid w:val="1D5639A9"/>
    <w:rsid w:val="1DC16CF0"/>
    <w:rsid w:val="218D057C"/>
    <w:rsid w:val="22890A5F"/>
    <w:rsid w:val="22A21242"/>
    <w:rsid w:val="244E42A3"/>
    <w:rsid w:val="24AA4087"/>
    <w:rsid w:val="25D50EE4"/>
    <w:rsid w:val="29525484"/>
    <w:rsid w:val="29F4070C"/>
    <w:rsid w:val="2B1E3BCC"/>
    <w:rsid w:val="2B58295D"/>
    <w:rsid w:val="2EA71936"/>
    <w:rsid w:val="2FA1270F"/>
    <w:rsid w:val="2FB81139"/>
    <w:rsid w:val="35D10133"/>
    <w:rsid w:val="35D850E1"/>
    <w:rsid w:val="36F953AB"/>
    <w:rsid w:val="38C80A94"/>
    <w:rsid w:val="392D23C3"/>
    <w:rsid w:val="3AC14878"/>
    <w:rsid w:val="3C04720C"/>
    <w:rsid w:val="45A036F1"/>
    <w:rsid w:val="49270F4A"/>
    <w:rsid w:val="4C153A14"/>
    <w:rsid w:val="4F4062A6"/>
    <w:rsid w:val="50681AA0"/>
    <w:rsid w:val="51EA5792"/>
    <w:rsid w:val="53C446F6"/>
    <w:rsid w:val="53CF691B"/>
    <w:rsid w:val="578A455A"/>
    <w:rsid w:val="57FC0FE1"/>
    <w:rsid w:val="59CD495F"/>
    <w:rsid w:val="5C526C07"/>
    <w:rsid w:val="5D0F046E"/>
    <w:rsid w:val="5DD56DEA"/>
    <w:rsid w:val="60523976"/>
    <w:rsid w:val="60EB665B"/>
    <w:rsid w:val="61BA3125"/>
    <w:rsid w:val="61BE1358"/>
    <w:rsid w:val="61F17199"/>
    <w:rsid w:val="6A644E23"/>
    <w:rsid w:val="6A6F56DC"/>
    <w:rsid w:val="6AB245F1"/>
    <w:rsid w:val="6B71347E"/>
    <w:rsid w:val="6CB36258"/>
    <w:rsid w:val="6EC24025"/>
    <w:rsid w:val="700546CB"/>
    <w:rsid w:val="735E0307"/>
    <w:rsid w:val="76A824FF"/>
    <w:rsid w:val="78D36F63"/>
    <w:rsid w:val="7A71702D"/>
    <w:rsid w:val="7C92212F"/>
    <w:rsid w:val="7DFF1FAE"/>
    <w:rsid w:val="7F067635"/>
    <w:rsid w:val="7F9D429F"/>
    <w:rsid w:val="7FA63317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customStyle="1" w:styleId="85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502</Words>
  <Characters>2864</Characters>
  <Lines>23</Lines>
  <Paragraphs>6</Paragraphs>
  <TotalTime>14</TotalTime>
  <ScaleCrop>false</ScaleCrop>
  <LinksUpToDate>false</LinksUpToDate>
  <CharactersWithSpaces>3360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editor</cp:lastModifiedBy>
  <dcterms:modified xsi:type="dcterms:W3CDTF">2018-08-31T09:42:47Z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